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9A" w:rsidRDefault="0046329A" w:rsidP="00544818">
      <w:pPr>
        <w:rPr>
          <w:sz w:val="32"/>
          <w:szCs w:val="32"/>
        </w:rPr>
      </w:pPr>
      <w:r>
        <w:rPr>
          <w:sz w:val="32"/>
          <w:szCs w:val="32"/>
        </w:rPr>
        <w:t>,</w:t>
      </w:r>
    </w:p>
    <w:p w:rsidR="0046329A" w:rsidRPr="00441093" w:rsidRDefault="0046329A" w:rsidP="00441093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    </w:t>
      </w:r>
      <w:r w:rsidRPr="000408B0">
        <w:rPr>
          <w:b/>
          <w:bCs/>
          <w:sz w:val="32"/>
          <w:szCs w:val="32"/>
        </w:rPr>
        <w:t>ТСЖ «</w:t>
      </w:r>
      <w:r>
        <w:rPr>
          <w:b/>
          <w:bCs/>
          <w:sz w:val="32"/>
          <w:szCs w:val="32"/>
        </w:rPr>
        <w:t xml:space="preserve"> </w:t>
      </w:r>
      <w:r w:rsidRPr="000408B0">
        <w:rPr>
          <w:b/>
          <w:bCs/>
          <w:sz w:val="32"/>
          <w:szCs w:val="32"/>
        </w:rPr>
        <w:t>»</w:t>
      </w:r>
    </w:p>
    <w:p w:rsidR="0046329A" w:rsidRPr="000408B0" w:rsidRDefault="0046329A" w:rsidP="000408B0">
      <w:pPr>
        <w:rPr>
          <w:sz w:val="32"/>
          <w:szCs w:val="32"/>
        </w:rPr>
      </w:pPr>
    </w:p>
    <w:p w:rsidR="0046329A" w:rsidRDefault="0046329A" w:rsidP="008A59F2">
      <w:pPr>
        <w:ind w:left="2832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АНАЛИЗ </w:t>
      </w:r>
    </w:p>
    <w:p w:rsidR="0046329A" w:rsidRPr="000408B0" w:rsidRDefault="0046329A" w:rsidP="008A59F2">
      <w:pPr>
        <w:ind w:left="708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финансово-хозяйственной деятельности </w:t>
      </w:r>
    </w:p>
    <w:p w:rsidR="0046329A" w:rsidRDefault="0046329A" w:rsidP="00A02056">
      <w:pPr>
        <w:ind w:left="1416" w:firstLine="708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                      2012 год</w:t>
      </w:r>
    </w:p>
    <w:p w:rsidR="0046329A" w:rsidRPr="000408B0" w:rsidRDefault="0046329A" w:rsidP="006C0ABD">
      <w:pPr>
        <w:rPr>
          <w:b/>
          <w:bCs/>
          <w:sz w:val="28"/>
          <w:szCs w:val="28"/>
        </w:rPr>
      </w:pPr>
      <w:r w:rsidRPr="000408B0">
        <w:rPr>
          <w:b/>
          <w:bCs/>
          <w:sz w:val="28"/>
          <w:szCs w:val="28"/>
        </w:rPr>
        <w:t>ДОХОД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655"/>
        <w:gridCol w:w="2092"/>
      </w:tblGrid>
      <w:tr w:rsidR="0046329A" w:rsidRPr="000408B0">
        <w:tc>
          <w:tcPr>
            <w:tcW w:w="67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Остаток на 01.01.2011г в банке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46329A" w:rsidRPr="00AF64E4" w:rsidRDefault="0046329A" w:rsidP="0046657A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Остаток на 01.01.2011г в кассе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Собрано за техобслуживание – банк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</w:p>
        </w:tc>
        <w:tc>
          <w:tcPr>
            <w:tcW w:w="7655" w:type="dxa"/>
          </w:tcPr>
          <w:p w:rsidR="0046329A" w:rsidRPr="00AF64E4" w:rsidRDefault="0046329A" w:rsidP="00544818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</w:p>
        </w:tc>
      </w:tr>
    </w:tbl>
    <w:p w:rsidR="0046329A" w:rsidRPr="000408B0" w:rsidRDefault="0046329A" w:rsidP="006C0ABD">
      <w:pPr>
        <w:jc w:val="right"/>
        <w:rPr>
          <w:b/>
          <w:bCs/>
          <w:sz w:val="28"/>
          <w:szCs w:val="28"/>
        </w:rPr>
      </w:pP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  <w:t>ВСЕГО:</w:t>
      </w:r>
      <w:r w:rsidRPr="000408B0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</w:t>
      </w:r>
    </w:p>
    <w:p w:rsidR="0046329A" w:rsidRPr="000408B0" w:rsidRDefault="0046329A" w:rsidP="006C0ABD">
      <w:pPr>
        <w:rPr>
          <w:b/>
          <w:bCs/>
          <w:sz w:val="28"/>
          <w:szCs w:val="28"/>
        </w:rPr>
      </w:pPr>
      <w:r w:rsidRPr="000408B0">
        <w:rPr>
          <w:b/>
          <w:bCs/>
          <w:sz w:val="28"/>
          <w:szCs w:val="28"/>
        </w:rPr>
        <w:t>РАСХОД: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655"/>
        <w:gridCol w:w="2092"/>
      </w:tblGrid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Оплата за электроэнергию в местах общего пользования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Аварийное обслуживание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Детаризация подвала, дезинсекция подвала от блох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Хоз.расходы  (канцтовары, инструменты, стройматериалы, спецодежда, оплата услуг по подготовке документов о внесении изменений в учредительные документы)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Опрессовка теплосистемы (Пузырников)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 xml:space="preserve">Зарплата согласно штатного расписания </w:t>
            </w:r>
          </w:p>
          <w:p w:rsidR="0046329A" w:rsidRPr="00AF64E4" w:rsidRDefault="0046329A" w:rsidP="0072021C">
            <w:pPr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Начислены налоги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Услуги банка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Проверка вент.каналов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Оформление документов по кап.ремонту (смета)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Поверка теплосчетчика  «Ейсктепло»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Изготовление и установка решеток на подвал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Стройконтроль, заключение по подвалу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 w:rsidTr="00A02056">
        <w:trPr>
          <w:trHeight w:val="778"/>
        </w:trPr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Услуги адвоката согласно протокола правления от 24.122011г № 5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6C0ABD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</w:tcPr>
          <w:p w:rsidR="0046329A" w:rsidRPr="00AF64E4" w:rsidRDefault="0046329A" w:rsidP="00BA3F5B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Оплата за уборку придомовой территории согласно протокола от 24.12.2011г № 5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6329A" w:rsidRPr="000408B0" w:rsidRDefault="0046329A" w:rsidP="00C65301">
      <w:pPr>
        <w:rPr>
          <w:b/>
          <w:bCs/>
          <w:sz w:val="28"/>
          <w:szCs w:val="28"/>
        </w:rPr>
      </w:pP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</w:r>
      <w:r w:rsidRPr="000408B0">
        <w:rPr>
          <w:b/>
          <w:bCs/>
          <w:sz w:val="28"/>
          <w:szCs w:val="28"/>
        </w:rPr>
        <w:tab/>
        <w:t xml:space="preserve">            </w:t>
      </w:r>
      <w:r>
        <w:rPr>
          <w:b/>
          <w:bCs/>
          <w:sz w:val="28"/>
          <w:szCs w:val="28"/>
        </w:rPr>
        <w:t xml:space="preserve">       </w:t>
      </w:r>
      <w:r w:rsidRPr="000408B0">
        <w:rPr>
          <w:b/>
          <w:bCs/>
          <w:sz w:val="28"/>
          <w:szCs w:val="28"/>
        </w:rPr>
        <w:t>ВСЕГО</w:t>
      </w: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655"/>
        <w:gridCol w:w="2092"/>
      </w:tblGrid>
      <w:tr w:rsidR="0046329A" w:rsidRPr="000408B0">
        <w:tc>
          <w:tcPr>
            <w:tcW w:w="675" w:type="dxa"/>
          </w:tcPr>
          <w:p w:rsidR="0046329A" w:rsidRPr="00AF64E4" w:rsidRDefault="0046329A" w:rsidP="00C65301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</w:tcPr>
          <w:p w:rsidR="0046329A" w:rsidRPr="00AF64E4" w:rsidRDefault="0046329A" w:rsidP="00C65301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Остаток на 01.01.2012 г по расчетному счету (в банке)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0408B0">
        <w:tc>
          <w:tcPr>
            <w:tcW w:w="675" w:type="dxa"/>
          </w:tcPr>
          <w:p w:rsidR="0046329A" w:rsidRPr="00AF64E4" w:rsidRDefault="0046329A" w:rsidP="00C65301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</w:tcPr>
          <w:p w:rsidR="0046329A" w:rsidRPr="00AF64E4" w:rsidRDefault="0046329A" w:rsidP="00C65301">
            <w:pPr>
              <w:rPr>
                <w:sz w:val="28"/>
                <w:szCs w:val="28"/>
              </w:rPr>
            </w:pPr>
            <w:r w:rsidRPr="00AF64E4">
              <w:rPr>
                <w:sz w:val="28"/>
                <w:szCs w:val="28"/>
              </w:rPr>
              <w:t>Остаток на 01.01.2012 г в кассе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46329A" w:rsidRPr="0046657A">
        <w:tc>
          <w:tcPr>
            <w:tcW w:w="675" w:type="dxa"/>
          </w:tcPr>
          <w:p w:rsidR="0046329A" w:rsidRPr="00AF64E4" w:rsidRDefault="0046329A" w:rsidP="00C653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55" w:type="dxa"/>
          </w:tcPr>
          <w:p w:rsidR="0046329A" w:rsidRPr="00AF64E4" w:rsidRDefault="0046329A" w:rsidP="00C65301">
            <w:pPr>
              <w:rPr>
                <w:b/>
                <w:bCs/>
                <w:sz w:val="28"/>
                <w:szCs w:val="28"/>
              </w:rPr>
            </w:pPr>
            <w:r w:rsidRPr="00AF64E4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ВСЕГО:</w:t>
            </w:r>
          </w:p>
        </w:tc>
        <w:tc>
          <w:tcPr>
            <w:tcW w:w="2092" w:type="dxa"/>
          </w:tcPr>
          <w:p w:rsidR="0046329A" w:rsidRPr="00AF64E4" w:rsidRDefault="0046329A" w:rsidP="00AF64E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46329A" w:rsidRPr="0046657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72021C">
      <w:pPr>
        <w:rPr>
          <w:sz w:val="28"/>
          <w:szCs w:val="28"/>
        </w:rPr>
      </w:pPr>
    </w:p>
    <w:p w:rsidR="0046329A" w:rsidRDefault="0046329A" w:rsidP="0072021C">
      <w:pPr>
        <w:rPr>
          <w:sz w:val="28"/>
          <w:szCs w:val="28"/>
        </w:rPr>
      </w:pPr>
    </w:p>
    <w:p w:rsidR="0046329A" w:rsidRDefault="0046329A" w:rsidP="0072021C">
      <w:pPr>
        <w:rPr>
          <w:sz w:val="28"/>
          <w:szCs w:val="28"/>
        </w:rPr>
      </w:pPr>
      <w:r>
        <w:rPr>
          <w:sz w:val="28"/>
          <w:szCs w:val="28"/>
        </w:rPr>
        <w:t>Штатное расписание утверждается на общем собрании членов ТСЖ.</w:t>
      </w:r>
    </w:p>
    <w:p w:rsidR="0046329A" w:rsidRDefault="0046329A" w:rsidP="0072021C">
      <w:pPr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46329A" w:rsidRDefault="0046329A" w:rsidP="0072021C">
      <w:pPr>
        <w:rPr>
          <w:sz w:val="28"/>
          <w:szCs w:val="28"/>
        </w:rPr>
      </w:pPr>
      <w:r>
        <w:rPr>
          <w:sz w:val="28"/>
          <w:szCs w:val="28"/>
        </w:rPr>
        <w:t xml:space="preserve">уборщица                                                               -    </w:t>
      </w:r>
    </w:p>
    <w:p w:rsidR="0046329A" w:rsidRDefault="0046329A" w:rsidP="0072021C">
      <w:pPr>
        <w:rPr>
          <w:sz w:val="28"/>
          <w:szCs w:val="28"/>
        </w:rPr>
      </w:pPr>
      <w:r>
        <w:rPr>
          <w:sz w:val="28"/>
          <w:szCs w:val="28"/>
        </w:rPr>
        <w:t xml:space="preserve">Электрик                                                                -    </w:t>
      </w:r>
    </w:p>
    <w:p w:rsidR="0046329A" w:rsidRDefault="0046329A" w:rsidP="0072021C">
      <w:pPr>
        <w:rPr>
          <w:sz w:val="28"/>
          <w:szCs w:val="28"/>
        </w:rPr>
      </w:pPr>
      <w:r>
        <w:rPr>
          <w:sz w:val="28"/>
          <w:szCs w:val="28"/>
        </w:rPr>
        <w:t>на время отопительного сезона</w:t>
      </w:r>
    </w:p>
    <w:p w:rsidR="0046329A" w:rsidRDefault="0046329A" w:rsidP="0072021C">
      <w:pPr>
        <w:rPr>
          <w:sz w:val="28"/>
          <w:szCs w:val="28"/>
        </w:rPr>
      </w:pPr>
    </w:p>
    <w:p w:rsidR="0046329A" w:rsidRDefault="0046329A" w:rsidP="0072021C">
      <w:pPr>
        <w:rPr>
          <w:sz w:val="28"/>
          <w:szCs w:val="28"/>
        </w:rPr>
      </w:pPr>
    </w:p>
    <w:p w:rsidR="0046329A" w:rsidRDefault="0046329A" w:rsidP="0072021C">
      <w:pPr>
        <w:rPr>
          <w:sz w:val="28"/>
          <w:szCs w:val="28"/>
        </w:rPr>
      </w:pPr>
    </w:p>
    <w:p w:rsidR="0046329A" w:rsidRPr="00722021" w:rsidRDefault="0046329A" w:rsidP="0072021C">
      <w:pPr>
        <w:rPr>
          <w:b/>
          <w:bCs/>
          <w:sz w:val="36"/>
          <w:szCs w:val="3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2021">
        <w:rPr>
          <w:b/>
          <w:bCs/>
          <w:sz w:val="36"/>
          <w:szCs w:val="36"/>
        </w:rPr>
        <w:t>ПОЯСНИТЕЛЬНА ЗАПИСКА</w:t>
      </w:r>
    </w:p>
    <w:p w:rsidR="0046329A" w:rsidRPr="00722021" w:rsidRDefault="0046329A" w:rsidP="0072021C">
      <w:pPr>
        <w:rPr>
          <w:b/>
          <w:bCs/>
          <w:sz w:val="36"/>
          <w:szCs w:val="36"/>
        </w:rPr>
      </w:pPr>
    </w:p>
    <w:p w:rsidR="0046329A" w:rsidRPr="00722021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ab/>
        <w:t xml:space="preserve">По итогам работы за 2011 год  фонд оплаты труда составляет </w:t>
      </w:r>
      <w:r>
        <w:rPr>
          <w:b/>
          <w:bCs/>
          <w:sz w:val="36"/>
          <w:szCs w:val="36"/>
        </w:rPr>
        <w:t xml:space="preserve">  руб.</w:t>
      </w:r>
      <w:r w:rsidRPr="00722021">
        <w:rPr>
          <w:b/>
          <w:bCs/>
          <w:sz w:val="36"/>
          <w:szCs w:val="36"/>
        </w:rPr>
        <w:t>коп.</w:t>
      </w:r>
    </w:p>
    <w:p w:rsidR="0046329A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 xml:space="preserve">Отчисления в Фонд социального </w:t>
      </w:r>
    </w:p>
    <w:p w:rsidR="0046329A" w:rsidRPr="00722021" w:rsidRDefault="0046329A" w:rsidP="00722021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 xml:space="preserve">страхования  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ab/>
        <w:t xml:space="preserve">       </w:t>
      </w:r>
      <w:r w:rsidRPr="00722021">
        <w:rPr>
          <w:b/>
          <w:bCs/>
          <w:sz w:val="36"/>
          <w:szCs w:val="36"/>
        </w:rPr>
        <w:t xml:space="preserve"> </w:t>
      </w:r>
    </w:p>
    <w:p w:rsidR="0046329A" w:rsidRPr="00722021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>Отчисления в Пенси</w:t>
      </w:r>
      <w:r>
        <w:rPr>
          <w:b/>
          <w:bCs/>
          <w:sz w:val="36"/>
          <w:szCs w:val="36"/>
        </w:rPr>
        <w:t xml:space="preserve">онный фонд РФ          </w:t>
      </w:r>
      <w:r w:rsidRPr="00722021">
        <w:rPr>
          <w:b/>
          <w:bCs/>
          <w:sz w:val="36"/>
          <w:szCs w:val="36"/>
        </w:rPr>
        <w:t xml:space="preserve">- </w:t>
      </w:r>
      <w:r>
        <w:rPr>
          <w:b/>
          <w:bCs/>
          <w:sz w:val="36"/>
          <w:szCs w:val="36"/>
        </w:rPr>
        <w:t xml:space="preserve"> </w:t>
      </w:r>
    </w:p>
    <w:p w:rsidR="0046329A" w:rsidRPr="00722021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ab/>
      </w:r>
      <w:r w:rsidRPr="00722021"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>в</w:t>
      </w:r>
      <w:r w:rsidRPr="00722021">
        <w:rPr>
          <w:b/>
          <w:bCs/>
          <w:sz w:val="36"/>
          <w:szCs w:val="36"/>
        </w:rPr>
        <w:t xml:space="preserve"> том числе</w:t>
      </w:r>
    </w:p>
    <w:p w:rsidR="0046329A" w:rsidRPr="00722021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ab/>
        <w:t xml:space="preserve">на страховую часть                     </w:t>
      </w:r>
      <w:r>
        <w:rPr>
          <w:b/>
          <w:bCs/>
          <w:sz w:val="36"/>
          <w:szCs w:val="36"/>
        </w:rPr>
        <w:t xml:space="preserve">            </w:t>
      </w:r>
    </w:p>
    <w:p w:rsidR="0046329A" w:rsidRPr="00722021" w:rsidRDefault="0046329A" w:rsidP="0072021C">
      <w:pPr>
        <w:rPr>
          <w:b/>
          <w:bCs/>
          <w:sz w:val="36"/>
          <w:szCs w:val="36"/>
        </w:rPr>
      </w:pPr>
      <w:r w:rsidRPr="00722021">
        <w:rPr>
          <w:b/>
          <w:bCs/>
          <w:sz w:val="36"/>
          <w:szCs w:val="36"/>
        </w:rPr>
        <w:tab/>
        <w:t>на накопительную часть</w:t>
      </w:r>
      <w:r w:rsidRPr="00722021">
        <w:rPr>
          <w:b/>
          <w:bCs/>
          <w:sz w:val="36"/>
          <w:szCs w:val="36"/>
        </w:rPr>
        <w:tab/>
        <w:t xml:space="preserve">     </w:t>
      </w:r>
      <w:r>
        <w:rPr>
          <w:b/>
          <w:bCs/>
          <w:sz w:val="36"/>
          <w:szCs w:val="36"/>
        </w:rPr>
        <w:t xml:space="preserve">              </w:t>
      </w:r>
      <w:r w:rsidRPr="00722021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Default="0046329A" w:rsidP="00C65301">
      <w:pPr>
        <w:rPr>
          <w:b/>
          <w:bCs/>
          <w:sz w:val="28"/>
          <w:szCs w:val="28"/>
        </w:rPr>
      </w:pPr>
    </w:p>
    <w:p w:rsidR="0046329A" w:rsidRPr="00722021" w:rsidRDefault="0046329A" w:rsidP="00C65301">
      <w:pPr>
        <w:rPr>
          <w:b/>
          <w:bCs/>
          <w:sz w:val="32"/>
          <w:szCs w:val="32"/>
        </w:rPr>
      </w:pPr>
      <w:r w:rsidRPr="00722021">
        <w:rPr>
          <w:b/>
          <w:bCs/>
          <w:sz w:val="32"/>
          <w:szCs w:val="32"/>
        </w:rPr>
        <w:t>Председатель ТСЖ</w:t>
      </w:r>
    </w:p>
    <w:p w:rsidR="0046329A" w:rsidRPr="00722021" w:rsidRDefault="0046329A" w:rsidP="00C65301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« 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</w:t>
      </w:r>
    </w:p>
    <w:sectPr w:rsidR="0046329A" w:rsidRPr="00722021" w:rsidSect="000408B0">
      <w:pgSz w:w="11907" w:h="16840"/>
      <w:pgMar w:top="567" w:right="567" w:bottom="851" w:left="1134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818"/>
    <w:rsid w:val="000408B0"/>
    <w:rsid w:val="000800D6"/>
    <w:rsid w:val="001175F6"/>
    <w:rsid w:val="00150FF4"/>
    <w:rsid w:val="001D0040"/>
    <w:rsid w:val="002464E5"/>
    <w:rsid w:val="002F7301"/>
    <w:rsid w:val="00375BDE"/>
    <w:rsid w:val="00392AD4"/>
    <w:rsid w:val="00431CFD"/>
    <w:rsid w:val="00441093"/>
    <w:rsid w:val="004553C8"/>
    <w:rsid w:val="0046329A"/>
    <w:rsid w:val="0046657A"/>
    <w:rsid w:val="004666D2"/>
    <w:rsid w:val="004D2269"/>
    <w:rsid w:val="004E7906"/>
    <w:rsid w:val="00544818"/>
    <w:rsid w:val="00590107"/>
    <w:rsid w:val="00594E13"/>
    <w:rsid w:val="005B651D"/>
    <w:rsid w:val="00602BDC"/>
    <w:rsid w:val="00664731"/>
    <w:rsid w:val="00677B6D"/>
    <w:rsid w:val="00691E82"/>
    <w:rsid w:val="006C0ABD"/>
    <w:rsid w:val="006E0E53"/>
    <w:rsid w:val="0072021C"/>
    <w:rsid w:val="00722021"/>
    <w:rsid w:val="00790498"/>
    <w:rsid w:val="007C599D"/>
    <w:rsid w:val="007F21E2"/>
    <w:rsid w:val="007F4507"/>
    <w:rsid w:val="008A59F2"/>
    <w:rsid w:val="008C2A77"/>
    <w:rsid w:val="008D0598"/>
    <w:rsid w:val="009D1EB0"/>
    <w:rsid w:val="00A02056"/>
    <w:rsid w:val="00A354AB"/>
    <w:rsid w:val="00A7265C"/>
    <w:rsid w:val="00AF64E4"/>
    <w:rsid w:val="00B15453"/>
    <w:rsid w:val="00BA3F5B"/>
    <w:rsid w:val="00C65301"/>
    <w:rsid w:val="00C94974"/>
    <w:rsid w:val="00CD6855"/>
    <w:rsid w:val="00D34EB3"/>
    <w:rsid w:val="00E30135"/>
    <w:rsid w:val="00F139A9"/>
    <w:rsid w:val="00F43EFB"/>
    <w:rsid w:val="00F514C2"/>
    <w:rsid w:val="00FA4888"/>
    <w:rsid w:val="00FC3637"/>
    <w:rsid w:val="00FD72A1"/>
    <w:rsid w:val="00FE1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5F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34EB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375BD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5BD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354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54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287</Words>
  <Characters>1641</Characters>
  <Application>Microsoft Office Outlook</Application>
  <DocSecurity>0</DocSecurity>
  <Lines>0</Lines>
  <Paragraphs>0</Paragraphs>
  <ScaleCrop>false</ScaleCrop>
  <Company>Квартирно-правовая служба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Управляющей</dc:title>
  <dc:subject/>
  <dc:creator>User</dc:creator>
  <cp:keywords/>
  <dc:description/>
  <cp:lastModifiedBy>***</cp:lastModifiedBy>
  <cp:revision>4</cp:revision>
  <cp:lastPrinted>2012-02-12T08:20:00Z</cp:lastPrinted>
  <dcterms:created xsi:type="dcterms:W3CDTF">2012-02-15T08:24:00Z</dcterms:created>
  <dcterms:modified xsi:type="dcterms:W3CDTF">2012-06-26T12:11:00Z</dcterms:modified>
</cp:coreProperties>
</file>